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F3F47" w14:textId="35EA8BEA" w:rsidR="00BA00AB" w:rsidRDefault="00DD783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 RERESBY</w:t>
      </w:r>
      <w:r>
        <w:rPr>
          <w:rFonts w:ascii="Times New Roman" w:hAnsi="Times New Roman" w:cs="Times New Roman"/>
          <w:sz w:val="24"/>
          <w:szCs w:val="24"/>
        </w:rPr>
        <w:t xml:space="preserve">      (fl.1465)</w:t>
      </w:r>
    </w:p>
    <w:p w14:paraId="02066B33" w14:textId="4B4B392D" w:rsidR="00DD7831" w:rsidRDefault="00DD783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DD4F4A" w14:textId="08378F7F" w:rsidR="00DD7831" w:rsidRDefault="00DD783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88A4CC" w14:textId="163FB31B" w:rsidR="00DD7831" w:rsidRDefault="00DD7831" w:rsidP="00DD78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Ralph Reresby(d.1446) and Agnes Stapleton(q.v.).   (Foster p.439)</w:t>
      </w:r>
    </w:p>
    <w:p w14:paraId="24C6CC0E" w14:textId="4BF8A4B5" w:rsidR="00DD7831" w:rsidRDefault="00DD7831" w:rsidP="00DD78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Robert Restby of Ravenfield(q.v.).   (ibid.)</w:t>
      </w:r>
    </w:p>
    <w:p w14:paraId="1CD39371" w14:textId="7BCC07CD" w:rsidR="00DD7831" w:rsidRDefault="00DD7831" w:rsidP="00DD78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5434B0" w14:textId="02762F77" w:rsidR="00DD7831" w:rsidRDefault="00DD7831" w:rsidP="00DD78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078E73" w14:textId="3BF07752" w:rsidR="00DD7831" w:rsidRDefault="00DD7831" w:rsidP="00DD78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1E4F56" w14:textId="53D067D9" w:rsidR="00DD7831" w:rsidRPr="00DD7831" w:rsidRDefault="00DD7831" w:rsidP="00DD78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March 2022</w:t>
      </w:r>
    </w:p>
    <w:sectPr w:rsidR="00DD7831" w:rsidRPr="00DD78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4D0E6" w14:textId="77777777" w:rsidR="00DD7831" w:rsidRDefault="00DD7831" w:rsidP="009139A6">
      <w:r>
        <w:separator/>
      </w:r>
    </w:p>
  </w:endnote>
  <w:endnote w:type="continuationSeparator" w:id="0">
    <w:p w14:paraId="1F391B18" w14:textId="77777777" w:rsidR="00DD7831" w:rsidRDefault="00DD78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5ED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00D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DBB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B3D7E" w14:textId="77777777" w:rsidR="00DD7831" w:rsidRDefault="00DD7831" w:rsidP="009139A6">
      <w:r>
        <w:separator/>
      </w:r>
    </w:p>
  </w:footnote>
  <w:footnote w:type="continuationSeparator" w:id="0">
    <w:p w14:paraId="63990759" w14:textId="77777777" w:rsidR="00DD7831" w:rsidRDefault="00DD78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184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93A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8A0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83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783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6AAAD"/>
  <w15:chartTrackingRefBased/>
  <w15:docId w15:val="{84A25B76-CF6E-4285-AF65-EE3167403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2022-03-08T13:42:00Z</dcterms:created>
  <dcterms:modified xsi:type="dcterms:W3CDTF">2022-03-08T13:44:00Z</dcterms:modified>
</cp:coreProperties>
</file>